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A672C" w14:textId="77777777" w:rsidR="00C53B0B" w:rsidRDefault="00C53B0B" w:rsidP="00F04912"/>
    <w:p w14:paraId="0C81DE11" w14:textId="77777777" w:rsidR="00C53B0B" w:rsidRDefault="00C53B0B" w:rsidP="00F04912"/>
    <w:p w14:paraId="0873BA7D" w14:textId="77777777" w:rsidR="00511960" w:rsidRDefault="00511960"/>
    <w:p w14:paraId="5AC60814" w14:textId="77777777" w:rsidR="00170433" w:rsidRDefault="00170433"/>
    <w:p w14:paraId="7A30C9B8" w14:textId="77777777" w:rsidR="00552C5D" w:rsidRDefault="00552C5D" w:rsidP="00F37072"/>
    <w:sectPr w:rsidR="00552C5D" w:rsidSect="00D62937">
      <w:footerReference w:type="default" r:id="rId10"/>
      <w:headerReference w:type="first" r:id="rId11"/>
      <w:footerReference w:type="first" r:id="rId12"/>
      <w:pgSz w:w="11906" w:h="16838" w:code="9"/>
      <w:pgMar w:top="851" w:right="851" w:bottom="1418" w:left="851" w:header="170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4ED71" w14:textId="77777777" w:rsidR="0086494A" w:rsidRPr="00F37072" w:rsidRDefault="0086494A" w:rsidP="00F37072">
      <w:r>
        <w:separator/>
      </w:r>
    </w:p>
  </w:endnote>
  <w:endnote w:type="continuationSeparator" w:id="0">
    <w:p w14:paraId="4C784AC2" w14:textId="77777777" w:rsidR="0086494A" w:rsidRPr="00F37072" w:rsidRDefault="0086494A" w:rsidP="00F3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15B1A" w14:textId="77777777" w:rsidR="009E6CDA" w:rsidRDefault="009E6CDA">
    <w:pPr>
      <w:pStyle w:val="Footer"/>
    </w:pPr>
    <w:r w:rsidRPr="00F37072">
      <w:rPr>
        <w:noProof/>
      </w:rPr>
      <w:drawing>
        <wp:anchor distT="0" distB="0" distL="114300" distR="114300" simplePos="0" relativeHeight="251661312" behindDoc="1" locked="0" layoutInCell="1" allowOverlap="1" wp14:anchorId="7D155F8E" wp14:editId="37FFB2E3">
          <wp:simplePos x="546265" y="9832769"/>
          <wp:positionH relativeFrom="page">
            <wp:align>left</wp:align>
          </wp:positionH>
          <wp:positionV relativeFrom="page">
            <wp:align>bottom</wp:align>
          </wp:positionV>
          <wp:extent cx="7560000" cy="694073"/>
          <wp:effectExtent l="0" t="0" r="3175" b="0"/>
          <wp:wrapNone/>
          <wp:docPr id="250" name="Pictur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" name="Picture 2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6940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FDE1" w14:textId="1CB7632D" w:rsidR="009E6CDA" w:rsidRDefault="00C53B0B">
    <w:pPr>
      <w:pStyle w:val="Footer"/>
    </w:pPr>
    <w:r w:rsidRPr="00C53B0B">
      <w:drawing>
        <wp:inline distT="0" distB="0" distL="0" distR="0" wp14:anchorId="42647D81" wp14:editId="08CDBF5B">
          <wp:extent cx="6479540" cy="1916430"/>
          <wp:effectExtent l="0" t="0" r="0" b="7620"/>
          <wp:docPr id="566233062" name="Picture 7" descr="A screenshot of a phone numb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6233062" name="Picture 7" descr="A screenshot of a phone numbe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191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78B9C" w14:textId="77777777" w:rsidR="0086494A" w:rsidRPr="00F37072" w:rsidRDefault="0086494A" w:rsidP="00F37072">
      <w:r>
        <w:separator/>
      </w:r>
    </w:p>
  </w:footnote>
  <w:footnote w:type="continuationSeparator" w:id="0">
    <w:p w14:paraId="388A0051" w14:textId="77777777" w:rsidR="0086494A" w:rsidRPr="00F37072" w:rsidRDefault="0086494A" w:rsidP="00F3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B3E24" w14:textId="2EF72688" w:rsidR="009E6CDA" w:rsidRDefault="00C53B0B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7F90FC2" wp14:editId="46013D20">
          <wp:simplePos x="0" y="0"/>
          <wp:positionH relativeFrom="column">
            <wp:posOffset>421640</wp:posOffset>
          </wp:positionH>
          <wp:positionV relativeFrom="paragraph">
            <wp:posOffset>-1137285</wp:posOffset>
          </wp:positionV>
          <wp:extent cx="5600700" cy="1658213"/>
          <wp:effectExtent l="0" t="0" r="0" b="0"/>
          <wp:wrapNone/>
          <wp:docPr id="81068932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1658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revisionView w:inkAnnotations="0"/>
  <w:documentProtection w:formatting="1" w:enforcement="1"/>
  <w:styleLockTheme/>
  <w:styleLockQFSet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94A"/>
    <w:rsid w:val="000D6257"/>
    <w:rsid w:val="001459B2"/>
    <w:rsid w:val="00170433"/>
    <w:rsid w:val="001B0D65"/>
    <w:rsid w:val="001D352E"/>
    <w:rsid w:val="00277B16"/>
    <w:rsid w:val="003A0601"/>
    <w:rsid w:val="003E6E7B"/>
    <w:rsid w:val="00511960"/>
    <w:rsid w:val="00552C5D"/>
    <w:rsid w:val="005A78D8"/>
    <w:rsid w:val="005B19FD"/>
    <w:rsid w:val="005C26D5"/>
    <w:rsid w:val="005E02E8"/>
    <w:rsid w:val="00641BCC"/>
    <w:rsid w:val="00645588"/>
    <w:rsid w:val="00706BA4"/>
    <w:rsid w:val="008077D4"/>
    <w:rsid w:val="0086494A"/>
    <w:rsid w:val="008D3B3D"/>
    <w:rsid w:val="00904291"/>
    <w:rsid w:val="009E44CC"/>
    <w:rsid w:val="009E6CDA"/>
    <w:rsid w:val="00A45A1B"/>
    <w:rsid w:val="00A56020"/>
    <w:rsid w:val="00B229F4"/>
    <w:rsid w:val="00B85DEB"/>
    <w:rsid w:val="00C14226"/>
    <w:rsid w:val="00C165C7"/>
    <w:rsid w:val="00C4386C"/>
    <w:rsid w:val="00C53B0B"/>
    <w:rsid w:val="00D62937"/>
    <w:rsid w:val="00D849F2"/>
    <w:rsid w:val="00E408EC"/>
    <w:rsid w:val="00F04912"/>
    <w:rsid w:val="00F37072"/>
    <w:rsid w:val="00F92DEA"/>
    <w:rsid w:val="00FD307F"/>
    <w:rsid w:val="00FD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EEEE97"/>
  <w15:chartTrackingRefBased/>
  <w15:docId w15:val="{54011E7B-C9AA-4D96-88B5-91B8E870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8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C5DAA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8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C5DAA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78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E54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CDA"/>
  </w:style>
  <w:style w:type="paragraph" w:styleId="Footer">
    <w:name w:val="footer"/>
    <w:basedOn w:val="Normal"/>
    <w:link w:val="FooterChar"/>
    <w:uiPriority w:val="99"/>
    <w:unhideWhenUsed/>
    <w:rsid w:val="009E6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CDA"/>
  </w:style>
  <w:style w:type="character" w:customStyle="1" w:styleId="Heading1Char">
    <w:name w:val="Heading 1 Char"/>
    <w:basedOn w:val="DefaultParagraphFont"/>
    <w:link w:val="Heading1"/>
    <w:uiPriority w:val="9"/>
    <w:rsid w:val="005A78D8"/>
    <w:rPr>
      <w:rFonts w:asciiTheme="majorHAnsi" w:eastAsiaTheme="majorEastAsia" w:hAnsiTheme="majorHAnsi" w:cstheme="majorBidi"/>
      <w:color w:val="3C5DAA" w:themeColor="accen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8D8"/>
    <w:rPr>
      <w:rFonts w:asciiTheme="majorHAnsi" w:eastAsiaTheme="majorEastAsia" w:hAnsiTheme="majorHAnsi" w:cstheme="majorBidi"/>
      <w:color w:val="3C5DAA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5A78D8"/>
    <w:pPr>
      <w:spacing w:after="0" w:line="240" w:lineRule="auto"/>
      <w:contextualSpacing/>
    </w:pPr>
    <w:rPr>
      <w:rFonts w:asciiTheme="majorHAnsi" w:eastAsiaTheme="majorEastAsia" w:hAnsiTheme="majorHAnsi" w:cstheme="majorBidi"/>
      <w:color w:val="50A448" w:themeColor="accent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78D8"/>
    <w:rPr>
      <w:rFonts w:asciiTheme="majorHAnsi" w:eastAsiaTheme="majorEastAsia" w:hAnsiTheme="majorHAnsi" w:cstheme="majorBidi"/>
      <w:color w:val="50A448" w:themeColor="accent2"/>
      <w:spacing w:val="-10"/>
      <w:kern w:val="28"/>
      <w:sz w:val="56"/>
      <w:szCs w:val="56"/>
    </w:rPr>
  </w:style>
  <w:style w:type="character" w:styleId="IntenseEmphasis">
    <w:name w:val="Intense Emphasis"/>
    <w:basedOn w:val="DefaultParagraphFont"/>
    <w:uiPriority w:val="21"/>
    <w:qFormat/>
    <w:rsid w:val="005A78D8"/>
    <w:rPr>
      <w:i/>
      <w:iCs/>
      <w:color w:val="3C5DA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8D8"/>
    <w:pPr>
      <w:pBdr>
        <w:top w:val="single" w:sz="4" w:space="10" w:color="3C5DAA" w:themeColor="accent1"/>
        <w:bottom w:val="single" w:sz="4" w:space="10" w:color="3C5DAA" w:themeColor="accent1"/>
      </w:pBdr>
      <w:spacing w:before="360" w:after="360"/>
      <w:ind w:left="864" w:right="864"/>
      <w:jc w:val="center"/>
    </w:pPr>
    <w:rPr>
      <w:i/>
      <w:iCs/>
      <w:color w:val="50A448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78D8"/>
    <w:rPr>
      <w:i/>
      <w:iCs/>
      <w:color w:val="50A448" w:themeColor="accent2"/>
    </w:rPr>
  </w:style>
  <w:style w:type="character" w:styleId="IntenseReference">
    <w:name w:val="Intense Reference"/>
    <w:basedOn w:val="DefaultParagraphFont"/>
    <w:uiPriority w:val="32"/>
    <w:qFormat/>
    <w:rsid w:val="005A78D8"/>
    <w:rPr>
      <w:b/>
      <w:bCs/>
      <w:smallCaps/>
      <w:color w:val="3C5DAA" w:themeColor="accent1"/>
      <w:spacing w:val="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78D8"/>
    <w:rPr>
      <w:rFonts w:asciiTheme="majorHAnsi" w:eastAsiaTheme="majorEastAsia" w:hAnsiTheme="majorHAnsi" w:cstheme="majorBidi"/>
      <w:color w:val="1E2E54" w:themeColor="accent1" w:themeShade="7F"/>
      <w:sz w:val="24"/>
      <w:szCs w:val="24"/>
    </w:rPr>
  </w:style>
  <w:style w:type="paragraph" w:styleId="NoSpacing">
    <w:name w:val="No Spacing"/>
    <w:uiPriority w:val="1"/>
    <w:qFormat/>
    <w:rsid w:val="005A78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386C"/>
    <w:rPr>
      <w:color w:val="3C5DAA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5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counts\AppData\Local\Microsoft\Windows\INetCache\Content.Outlook\TGY0UHEK\FRIGTECH%20SERVICES%20Letterhead%20V2%20Restricted%20(003).dotx" TargetMode="External"/></Relationship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25408F"/>
      </a:dk2>
      <a:lt2>
        <a:srgbClr val="E7E6E6"/>
      </a:lt2>
      <a:accent1>
        <a:srgbClr val="3C5DAA"/>
      </a:accent1>
      <a:accent2>
        <a:srgbClr val="50A448"/>
      </a:accent2>
      <a:accent3>
        <a:srgbClr val="00AEEF"/>
      </a:accent3>
      <a:accent4>
        <a:srgbClr val="858889"/>
      </a:accent4>
      <a:accent5>
        <a:srgbClr val="0563C1"/>
      </a:accent5>
      <a:accent6>
        <a:srgbClr val="92D050"/>
      </a:accent6>
      <a:hlink>
        <a:srgbClr val="3C5DAA"/>
      </a:hlink>
      <a:folHlink>
        <a:srgbClr val="50A44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ed07c82-fb5f-4cbd-b795-e87da0491680">RUWK756RRD6U-390470106-59</_dlc_DocId>
    <_dlc_DocIdUrl xmlns="8ed07c82-fb5f-4cbd-b795-e87da0491680">
      <Url>https://frigtechservices.sharepoint.com/sites/documents/_layouts/15/DocIdRedir.aspx?ID=RUWK756RRD6U-390470106-59</Url>
      <Description>RUWK756RRD6U-390470106-59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A7B84E23283B46A606AC345099229A" ma:contentTypeVersion="6" ma:contentTypeDescription="Create a new document." ma:contentTypeScope="" ma:versionID="0dfc7893e7861ef016f42726b9026ee4">
  <xsd:schema xmlns:xsd="http://www.w3.org/2001/XMLSchema" xmlns:xs="http://www.w3.org/2001/XMLSchema" xmlns:p="http://schemas.microsoft.com/office/2006/metadata/properties" xmlns:ns2="8ed07c82-fb5f-4cbd-b795-e87da0491680" xmlns:ns3="7135cb67-a8e3-4854-b311-99affb6d6f6c" targetNamespace="http://schemas.microsoft.com/office/2006/metadata/properties" ma:root="true" ma:fieldsID="ee0cc9c7b96305640365d230fe49933b" ns2:_="" ns3:_="">
    <xsd:import namespace="8ed07c82-fb5f-4cbd-b795-e87da0491680"/>
    <xsd:import namespace="7135cb67-a8e3-4854-b311-99affb6d6f6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07c82-fb5f-4cbd-b795-e87da049168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35cb67-a8e3-4854-b311-99affb6d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6699F4-A601-4C91-A78F-E22C018B59B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09741B-1C46-4156-B941-B332BD448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BC7EA5-E3AD-4CA2-88BA-92D610DFF9C8}">
  <ds:schemaRefs>
    <ds:schemaRef ds:uri="http://schemas.microsoft.com/office/2006/metadata/properties"/>
    <ds:schemaRef ds:uri="http://schemas.microsoft.com/office/infopath/2007/PartnerControls"/>
    <ds:schemaRef ds:uri="8ed07c82-fb5f-4cbd-b795-e87da0491680"/>
  </ds:schemaRefs>
</ds:datastoreItem>
</file>

<file path=customXml/itemProps4.xml><?xml version="1.0" encoding="utf-8"?>
<ds:datastoreItem xmlns:ds="http://schemas.openxmlformats.org/officeDocument/2006/customXml" ds:itemID="{A967ACEC-3FB3-4F4A-8E48-ECA992863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07c82-fb5f-4cbd-b795-e87da0491680"/>
    <ds:schemaRef ds:uri="7135cb67-a8e3-4854-b311-99affb6d6f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FRIGTECH SERVICES Letterhead V2 Restricted (003).dotx</Template>
  <TotalTime>50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Accounts</dc:creator>
  <cp:keywords/>
  <dc:description/>
  <cp:lastModifiedBy>Janene Denny</cp:lastModifiedBy>
  <cp:revision>1</cp:revision>
  <dcterms:created xsi:type="dcterms:W3CDTF">2023-09-18T07:14:00Z</dcterms:created>
  <dcterms:modified xsi:type="dcterms:W3CDTF">2023-09-18T08:14:00Z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0x0101001EA7B84E23283B46A606AC345099229A</vt:lpwstr>
  </property>
  <property fmtid="{D5CDD505-2E9C-101B-9397-08002B2CF9AE}" pid="3" name="_dlc_DocIdItemGuid">
    <vt:lpwstr>9a55a9bb-2cae-46f9-b3cb-5bd49da3c6fd</vt:lpwstr>
  </property>
</Properties>
</file>